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6BDB0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WESTOWE</w:t>
      </w:r>
      <w:r>
        <w:rPr>
          <w:rFonts w:eastAsia="Times New Roman" w:cs="Times New Roman"/>
          <w:szCs w:val="24"/>
        </w:rPr>
        <w:t xml:space="preserve">      (1420 – 1452)</w:t>
      </w:r>
    </w:p>
    <w:p w14:paraId="2BD7CCAD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Drayton, Leicestershire.</w:t>
      </w:r>
    </w:p>
    <w:p w14:paraId="10D3C41F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</w:p>
    <w:p w14:paraId="27178060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</w:p>
    <w:p w14:paraId="4BA4B5AC" w14:textId="4EB4B652" w:rsidR="00E52921" w:rsidRDefault="00E52921" w:rsidP="00E5292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= (1445) Alison Jon of </w:t>
      </w:r>
      <w:proofErr w:type="spellStart"/>
      <w:r>
        <w:rPr>
          <w:rFonts w:eastAsia="Times New Roman" w:cs="Times New Roman"/>
          <w:szCs w:val="24"/>
        </w:rPr>
        <w:t>Pentley</w:t>
      </w:r>
      <w:proofErr w:type="spellEnd"/>
      <w:r w:rsidR="00031252">
        <w:rPr>
          <w:rFonts w:eastAsia="Times New Roman" w:cs="Times New Roman"/>
          <w:szCs w:val="24"/>
        </w:rPr>
        <w:t>(q.v.)</w:t>
      </w:r>
      <w:r>
        <w:rPr>
          <w:rFonts w:eastAsia="Times New Roman" w:cs="Times New Roman"/>
          <w:szCs w:val="24"/>
        </w:rPr>
        <w:t>.</w:t>
      </w:r>
    </w:p>
    <w:p w14:paraId="08DA5650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(FamilySearch)</w:t>
      </w:r>
    </w:p>
    <w:p w14:paraId="3B2DF1D6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Daughter:   Joan = John Purefoy(d.1551)(q.v.)</w:t>
      </w:r>
    </w:p>
    <w:p w14:paraId="6CA3701D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(ibid.)</w:t>
      </w:r>
    </w:p>
    <w:p w14:paraId="5510EC6A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</w:p>
    <w:p w14:paraId="054A7D4C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</w:p>
    <w:p w14:paraId="15B57779" w14:textId="77777777" w:rsidR="00E52921" w:rsidRDefault="00E52921" w:rsidP="00E5292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September 2023</w:t>
      </w:r>
    </w:p>
    <w:p w14:paraId="247AEA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5DF69" w14:textId="77777777" w:rsidR="00E52921" w:rsidRDefault="00E52921" w:rsidP="009139A6">
      <w:r>
        <w:separator/>
      </w:r>
    </w:p>
  </w:endnote>
  <w:endnote w:type="continuationSeparator" w:id="0">
    <w:p w14:paraId="203AEF5D" w14:textId="77777777" w:rsidR="00E52921" w:rsidRDefault="00E529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2A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CA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3F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427E" w14:textId="77777777" w:rsidR="00E52921" w:rsidRDefault="00E52921" w:rsidP="009139A6">
      <w:r>
        <w:separator/>
      </w:r>
    </w:p>
  </w:footnote>
  <w:footnote w:type="continuationSeparator" w:id="0">
    <w:p w14:paraId="2865F87D" w14:textId="77777777" w:rsidR="00E52921" w:rsidRDefault="00E529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62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A7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08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21"/>
    <w:rsid w:val="0003125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292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0B787"/>
  <w15:chartTrackingRefBased/>
  <w15:docId w15:val="{0B030862-D6DC-4CD6-B85D-E6FDBFF7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2023-09-07T06:42:00Z</dcterms:created>
  <dcterms:modified xsi:type="dcterms:W3CDTF">2023-09-07T06:48:00Z</dcterms:modified>
</cp:coreProperties>
</file>